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DE81BB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60FBC">
        <w:rPr>
          <w:b/>
          <w:noProof/>
          <w:sz w:val="24"/>
        </w:rPr>
        <w:t>1393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965BBA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60DBB" w:rsidR="001E41F3" w:rsidRPr="00410371" w:rsidRDefault="00965BBA" w:rsidP="00F60F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60FBC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F9DED" w:rsidR="001E41F3" w:rsidRPr="00410371" w:rsidRDefault="001E5AB1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965BBA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D9D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D8E57" w:rsidR="00F25D98" w:rsidRDefault="008407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5A7BB1" w:rsidR="00F25D98" w:rsidRDefault="008407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FF624" w:rsidR="001E41F3" w:rsidRDefault="00965BBA" w:rsidP="008407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075F">
              <w:t>Editorial</w:t>
            </w:r>
            <w:r>
              <w:fldChar w:fldCharType="end"/>
            </w:r>
            <w:r w:rsidR="0084075F">
              <w:t xml:space="preserve"> clean 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965BBA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80A48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965BBA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A4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965BBA" w:rsidP="00B80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A48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51043" w:rsidR="001E41F3" w:rsidRDefault="0084075F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965BBA" w:rsidP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34E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3E91F" w:rsidR="001E41F3" w:rsidRDefault="00EF4232" w:rsidP="00F613C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Th</w:t>
            </w:r>
            <w:r w:rsidR="00F81E89">
              <w:rPr>
                <w:lang w:val="en-US" w:eastAsia="zh-CN"/>
              </w:rPr>
              <w:t>ere are many editorials that need to be fixed</w:t>
            </w:r>
            <w:r w:rsidR="00B35C27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D233B" w:rsidR="001E41F3" w:rsidRDefault="00CB3EC4" w:rsidP="00F613C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ko-KR"/>
              </w:rPr>
              <w:t xml:space="preserve">Fixed spellings, styles, </w:t>
            </w:r>
            <w:r w:rsidR="00A3727D">
              <w:rPr>
                <w:lang w:val="en-US" w:eastAsia="ko-KR"/>
              </w:rPr>
              <w:t>capitalization, spaces etc throughout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D5C15" w:rsidR="001E41F3" w:rsidRDefault="00CB3EC4" w:rsidP="00E327DE">
            <w:pPr>
              <w:pStyle w:val="CRCoverPage"/>
              <w:spacing w:after="0"/>
              <w:rPr>
                <w:noProof/>
              </w:rPr>
            </w:pPr>
            <w:r>
              <w:t>Reader can misread them</w:t>
            </w:r>
            <w:r w:rsidR="00E327D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B7724" w:rsidR="001E41F3" w:rsidRDefault="00A37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clauses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BC973" w:rsidR="001E41F3" w:rsidRDefault="001E41F3" w:rsidP="00E327D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813537" w14:textId="0C836553" w:rsidR="00F132D9" w:rsidRPr="00A3727D" w:rsidRDefault="00EF4232" w:rsidP="00A3727D">
      <w:pPr>
        <w:pStyle w:val="NO"/>
        <w:rPr>
          <w:b/>
        </w:rPr>
      </w:pPr>
      <w:r w:rsidRPr="00A3727D">
        <w:rPr>
          <w:b/>
        </w:rPr>
        <w:t>See attachment.</w:t>
      </w:r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F66DA" w14:textId="77777777" w:rsidR="00965BBA" w:rsidRDefault="00965BBA">
      <w:r>
        <w:separator/>
      </w:r>
    </w:p>
  </w:endnote>
  <w:endnote w:type="continuationSeparator" w:id="0">
    <w:p w14:paraId="70672A99" w14:textId="77777777" w:rsidR="00965BBA" w:rsidRDefault="00965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E36C8" w14:textId="77777777" w:rsidR="00965BBA" w:rsidRDefault="00965BBA">
      <w:r>
        <w:separator/>
      </w:r>
    </w:p>
  </w:footnote>
  <w:footnote w:type="continuationSeparator" w:id="0">
    <w:p w14:paraId="04E5DDBB" w14:textId="77777777" w:rsidR="00965BBA" w:rsidRDefault="00965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4075F" w:rsidRDefault="00840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4075F" w:rsidRDefault="00840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4075F" w:rsidRDefault="008407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4075F" w:rsidRDefault="008407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D7DBB"/>
    <w:rsid w:val="00111D6F"/>
    <w:rsid w:val="00145D43"/>
    <w:rsid w:val="001547DF"/>
    <w:rsid w:val="00192C46"/>
    <w:rsid w:val="001A08B3"/>
    <w:rsid w:val="001A7B60"/>
    <w:rsid w:val="001B52F0"/>
    <w:rsid w:val="001B7A65"/>
    <w:rsid w:val="001D5F61"/>
    <w:rsid w:val="001E41F3"/>
    <w:rsid w:val="001E5AB1"/>
    <w:rsid w:val="00204DF5"/>
    <w:rsid w:val="002578AA"/>
    <w:rsid w:val="0026004D"/>
    <w:rsid w:val="002640DD"/>
    <w:rsid w:val="002734EF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E7F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D15"/>
    <w:rsid w:val="00754FA1"/>
    <w:rsid w:val="00792342"/>
    <w:rsid w:val="007977A8"/>
    <w:rsid w:val="007A09F4"/>
    <w:rsid w:val="007B512A"/>
    <w:rsid w:val="007C2097"/>
    <w:rsid w:val="007D6A07"/>
    <w:rsid w:val="007F7259"/>
    <w:rsid w:val="008040A8"/>
    <w:rsid w:val="008279FA"/>
    <w:rsid w:val="0084075F"/>
    <w:rsid w:val="008626E7"/>
    <w:rsid w:val="00870EE7"/>
    <w:rsid w:val="00881202"/>
    <w:rsid w:val="008863B9"/>
    <w:rsid w:val="008864D1"/>
    <w:rsid w:val="008A45A6"/>
    <w:rsid w:val="008C1D32"/>
    <w:rsid w:val="008D3CCC"/>
    <w:rsid w:val="008D4717"/>
    <w:rsid w:val="008F1315"/>
    <w:rsid w:val="008F3789"/>
    <w:rsid w:val="008F686C"/>
    <w:rsid w:val="009148DE"/>
    <w:rsid w:val="00933FC5"/>
    <w:rsid w:val="00941E30"/>
    <w:rsid w:val="00965BBA"/>
    <w:rsid w:val="009777D9"/>
    <w:rsid w:val="00991B88"/>
    <w:rsid w:val="009A5753"/>
    <w:rsid w:val="009A579D"/>
    <w:rsid w:val="009E3297"/>
    <w:rsid w:val="009F268D"/>
    <w:rsid w:val="009F734F"/>
    <w:rsid w:val="00A16496"/>
    <w:rsid w:val="00A23AC8"/>
    <w:rsid w:val="00A246B6"/>
    <w:rsid w:val="00A3727D"/>
    <w:rsid w:val="00A47E70"/>
    <w:rsid w:val="00A50CF0"/>
    <w:rsid w:val="00A71094"/>
    <w:rsid w:val="00A7671C"/>
    <w:rsid w:val="00AA2CBC"/>
    <w:rsid w:val="00AC5820"/>
    <w:rsid w:val="00AD1CD8"/>
    <w:rsid w:val="00B258BB"/>
    <w:rsid w:val="00B35C27"/>
    <w:rsid w:val="00B4478E"/>
    <w:rsid w:val="00B55CBC"/>
    <w:rsid w:val="00B67B97"/>
    <w:rsid w:val="00B80A48"/>
    <w:rsid w:val="00B968C8"/>
    <w:rsid w:val="00BA3EC5"/>
    <w:rsid w:val="00BA51D9"/>
    <w:rsid w:val="00BB5DFC"/>
    <w:rsid w:val="00BD279D"/>
    <w:rsid w:val="00BD6BB8"/>
    <w:rsid w:val="00BE59E0"/>
    <w:rsid w:val="00C1028A"/>
    <w:rsid w:val="00C21927"/>
    <w:rsid w:val="00C66BA2"/>
    <w:rsid w:val="00C723C3"/>
    <w:rsid w:val="00C870F6"/>
    <w:rsid w:val="00C95985"/>
    <w:rsid w:val="00CB3518"/>
    <w:rsid w:val="00CB3EC4"/>
    <w:rsid w:val="00CC5026"/>
    <w:rsid w:val="00CC68D0"/>
    <w:rsid w:val="00CC6E37"/>
    <w:rsid w:val="00CF6468"/>
    <w:rsid w:val="00D03F9A"/>
    <w:rsid w:val="00D06D51"/>
    <w:rsid w:val="00D20270"/>
    <w:rsid w:val="00D24991"/>
    <w:rsid w:val="00D374D5"/>
    <w:rsid w:val="00D50255"/>
    <w:rsid w:val="00D66520"/>
    <w:rsid w:val="00D84AE9"/>
    <w:rsid w:val="00DA2D9D"/>
    <w:rsid w:val="00DE34CF"/>
    <w:rsid w:val="00E13F3D"/>
    <w:rsid w:val="00E327DE"/>
    <w:rsid w:val="00E34898"/>
    <w:rsid w:val="00E4063B"/>
    <w:rsid w:val="00E54524"/>
    <w:rsid w:val="00E5502E"/>
    <w:rsid w:val="00E81077"/>
    <w:rsid w:val="00EB09B7"/>
    <w:rsid w:val="00EE7D7C"/>
    <w:rsid w:val="00EF4232"/>
    <w:rsid w:val="00EF7610"/>
    <w:rsid w:val="00F07BA7"/>
    <w:rsid w:val="00F132D9"/>
    <w:rsid w:val="00F14D14"/>
    <w:rsid w:val="00F25D98"/>
    <w:rsid w:val="00F300FB"/>
    <w:rsid w:val="00F60FBC"/>
    <w:rsid w:val="00F613C6"/>
    <w:rsid w:val="00F81E89"/>
    <w:rsid w:val="00FB6386"/>
    <w:rsid w:val="00FB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C10BC-60E2-4F99-8074-5D5F460F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13</cp:revision>
  <cp:lastPrinted>1899-12-31T23:00:00Z</cp:lastPrinted>
  <dcterms:created xsi:type="dcterms:W3CDTF">2020-02-03T08:32:00Z</dcterms:created>
  <dcterms:modified xsi:type="dcterms:W3CDTF">2023-04-11T18:54:00Z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